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8B9E3" w14:textId="0897D01A" w:rsidR="00E52DC1" w:rsidRPr="00E52DC1" w:rsidRDefault="00E52DC1" w:rsidP="00E52DC1">
      <w:pPr>
        <w:spacing w:after="60"/>
        <w:ind w:left="1985" w:hanging="1985"/>
        <w:rPr>
          <w:rFonts w:ascii="Arial" w:hAnsi="Arial" w:cs="Arial"/>
          <w:b/>
          <w:bCs/>
          <w:sz w:val="24"/>
          <w:szCs w:val="18"/>
          <w:lang w:val="en-US"/>
        </w:rPr>
      </w:pPr>
      <w:r w:rsidRPr="00E52DC1">
        <w:rPr>
          <w:rFonts w:ascii="Arial" w:hAnsi="Arial" w:cs="Arial"/>
          <w:b/>
          <w:bCs/>
          <w:sz w:val="24"/>
          <w:szCs w:val="18"/>
          <w:lang w:val="en-US"/>
        </w:rPr>
        <w:t>3GPP TSG-RAN WG4 Meeting #116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ab/>
        <w:t xml:space="preserve">                           </w:t>
      </w:r>
      <w:r>
        <w:rPr>
          <w:rFonts w:ascii="Arial" w:hAnsi="Arial" w:cs="Arial"/>
          <w:b/>
          <w:bCs/>
          <w:sz w:val="24"/>
          <w:szCs w:val="18"/>
          <w:lang w:val="en-US"/>
        </w:rPr>
        <w:tab/>
      </w:r>
      <w:r>
        <w:rPr>
          <w:rFonts w:ascii="Arial" w:hAnsi="Arial" w:cs="Arial"/>
          <w:b/>
          <w:bCs/>
          <w:sz w:val="24"/>
          <w:szCs w:val="18"/>
          <w:lang w:val="en-US"/>
        </w:rPr>
        <w:tab/>
        <w:t xml:space="preserve">      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 xml:space="preserve">              </w:t>
      </w:r>
      <w:r w:rsidR="009072A4" w:rsidRPr="009072A4">
        <w:rPr>
          <w:rFonts w:ascii="Arial" w:hAnsi="Arial" w:cs="Arial"/>
          <w:b/>
          <w:bCs/>
          <w:sz w:val="24"/>
          <w:szCs w:val="18"/>
        </w:rPr>
        <w:t>R4-25</w:t>
      </w:r>
      <w:r w:rsidR="004635F1" w:rsidRPr="004635F1">
        <w:rPr>
          <w:rFonts w:ascii="Arial" w:hAnsi="Arial" w:cs="Arial"/>
          <w:b/>
          <w:bCs/>
          <w:sz w:val="24"/>
          <w:szCs w:val="18"/>
        </w:rPr>
        <w:t>12334</w:t>
      </w:r>
    </w:p>
    <w:p w14:paraId="3020134E" w14:textId="613B0429" w:rsidR="00E52DC1" w:rsidRPr="00E52DC1" w:rsidRDefault="00E52DC1" w:rsidP="00E52DC1">
      <w:pPr>
        <w:spacing w:after="60"/>
        <w:ind w:left="1985" w:hanging="1985"/>
        <w:rPr>
          <w:rFonts w:ascii="Arial" w:hAnsi="Arial" w:cs="Arial"/>
          <w:b/>
          <w:bCs/>
          <w:sz w:val="24"/>
          <w:szCs w:val="18"/>
          <w:lang w:val="en-US"/>
        </w:rPr>
      </w:pPr>
      <w:r w:rsidRPr="00E52DC1">
        <w:rPr>
          <w:rFonts w:ascii="Arial" w:hAnsi="Arial" w:cs="Arial"/>
          <w:b/>
          <w:bCs/>
          <w:sz w:val="24"/>
          <w:szCs w:val="18"/>
          <w:lang w:val="en-US"/>
        </w:rPr>
        <w:t>B</w:t>
      </w:r>
      <w:r w:rsidR="00A05C4E">
        <w:rPr>
          <w:rFonts w:ascii="Arial" w:hAnsi="Arial" w:cs="Arial"/>
          <w:b/>
          <w:bCs/>
          <w:sz w:val="24"/>
          <w:szCs w:val="18"/>
          <w:lang w:val="en-US"/>
        </w:rPr>
        <w:t>e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>ngal</w:t>
      </w:r>
      <w:r w:rsidR="0014219F">
        <w:rPr>
          <w:rFonts w:ascii="Arial" w:hAnsi="Arial" w:cs="Arial"/>
          <w:b/>
          <w:bCs/>
          <w:sz w:val="24"/>
          <w:szCs w:val="18"/>
          <w:lang w:val="en-US"/>
        </w:rPr>
        <w:t>uru</w:t>
      </w:r>
      <w:r w:rsidRPr="00E52DC1">
        <w:rPr>
          <w:rFonts w:ascii="Arial" w:hAnsi="Arial" w:cs="Arial"/>
          <w:b/>
          <w:bCs/>
          <w:sz w:val="24"/>
          <w:szCs w:val="18"/>
          <w:lang w:val="en-US"/>
        </w:rPr>
        <w:t xml:space="preserve">, India, 25 – 29 </w:t>
      </w:r>
      <w:proofErr w:type="gramStart"/>
      <w:r w:rsidRPr="00E52DC1">
        <w:rPr>
          <w:rFonts w:ascii="Arial" w:hAnsi="Arial" w:cs="Arial"/>
          <w:b/>
          <w:bCs/>
          <w:sz w:val="24"/>
          <w:szCs w:val="18"/>
          <w:lang w:val="en-US"/>
        </w:rPr>
        <w:t>August,</w:t>
      </w:r>
      <w:proofErr w:type="gramEnd"/>
      <w:r w:rsidRPr="00E52DC1">
        <w:rPr>
          <w:rFonts w:ascii="Arial" w:hAnsi="Arial" w:cs="Arial"/>
          <w:b/>
          <w:bCs/>
          <w:sz w:val="24"/>
          <w:szCs w:val="18"/>
          <w:lang w:val="en-US"/>
        </w:rPr>
        <w:t xml:space="preserve">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8AE8AA" w14:textId="2A593BA0" w:rsidR="00B97703" w:rsidRPr="006113EA" w:rsidRDefault="004E3939" w:rsidP="006113EA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6113EA" w:rsidRPr="006113EA">
        <w:rPr>
          <w:rFonts w:ascii="Arial" w:hAnsi="Arial" w:cs="Arial"/>
          <w:sz w:val="22"/>
          <w:szCs w:val="22"/>
        </w:rPr>
        <w:t>LS on definition of CSI-RS based L1 intra/inter-frequency measurement</w:t>
      </w:r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Malgun Gothic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6E702C33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219F" w:rsidRPr="0014219F">
        <w:rPr>
          <w:rFonts w:ascii="Arial" w:hAnsi="Arial" w:cs="Arial"/>
          <w:sz w:val="22"/>
          <w:szCs w:val="22"/>
        </w:rPr>
        <w:t>NR_Mob_Ph4-Core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5B27BCD8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796B" w:rsidRPr="00AE438E">
        <w:rPr>
          <w:rFonts w:ascii="Arial" w:hAnsi="Arial" w:cs="Arial"/>
          <w:sz w:val="22"/>
          <w:szCs w:val="22"/>
        </w:rPr>
        <w:t>TSG RAN</w:t>
      </w:r>
      <w:r w:rsidR="004F796B">
        <w:rPr>
          <w:rFonts w:ascii="Arial" w:hAnsi="Arial" w:cs="Arial"/>
          <w:sz w:val="22"/>
          <w:szCs w:val="22"/>
        </w:rPr>
        <w:t xml:space="preserve"> WG</w:t>
      </w:r>
      <w:r w:rsidR="00BB4708">
        <w:rPr>
          <w:rFonts w:ascii="Arial" w:eastAsia="Malgun Gothic" w:hAnsi="Arial" w:cs="Arial"/>
          <w:sz w:val="22"/>
          <w:szCs w:val="22"/>
          <w:lang w:eastAsia="ko-KR"/>
        </w:rPr>
        <w:t>4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07482FF3" w:rsidR="00B97703" w:rsidRPr="00D95274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BB4708">
        <w:rPr>
          <w:rFonts w:ascii="Arial" w:eastAsia="Malgun Gothic" w:hAnsi="Arial" w:cs="Arial"/>
          <w:sz w:val="22"/>
          <w:szCs w:val="22"/>
          <w:lang w:eastAsia="ko-KR"/>
        </w:rPr>
        <w:t>2</w:t>
      </w:r>
    </w:p>
    <w:p w14:paraId="26F49358" w14:textId="1771C8C6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  <w:r w:rsidR="00A23978" w:rsidRPr="00A23978">
        <w:rPr>
          <w:rFonts w:ascii="Arial" w:hAnsi="Arial" w:cs="Arial"/>
          <w:sz w:val="22"/>
          <w:szCs w:val="22"/>
        </w:rPr>
        <w:t>TSG RAN WG</w:t>
      </w:r>
      <w:r w:rsidR="00A23978">
        <w:rPr>
          <w:rFonts w:ascii="Arial" w:hAnsi="Arial" w:cs="Arial"/>
          <w:sz w:val="22"/>
          <w:szCs w:val="22"/>
        </w:rPr>
        <w:t>1</w:t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381421B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13EA">
        <w:rPr>
          <w:rFonts w:ascii="Arial" w:hAnsi="Arial" w:cs="Arial"/>
          <w:sz w:val="22"/>
          <w:szCs w:val="22"/>
        </w:rPr>
        <w:t>Qiming Li</w:t>
      </w:r>
    </w:p>
    <w:p w14:paraId="29D79388" w14:textId="43DB2F3A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6113EA">
        <w:rPr>
          <w:rFonts w:ascii="Arial" w:eastAsia="Malgun Gothic" w:hAnsi="Arial" w:cs="Arial"/>
          <w:sz w:val="22"/>
          <w:szCs w:val="22"/>
          <w:lang w:eastAsia="ko-KR"/>
        </w:rPr>
        <w:t>li_qiming</w:t>
      </w:r>
      <w:r w:rsidR="00E35F15">
        <w:rPr>
          <w:rFonts w:ascii="Arial" w:hAnsi="Arial" w:cs="Arial"/>
          <w:sz w:val="22"/>
          <w:szCs w:val="22"/>
        </w:rPr>
        <w:t>@</w:t>
      </w:r>
      <w:r w:rsidR="006113EA">
        <w:rPr>
          <w:rFonts w:ascii="Arial" w:hAnsi="Arial" w:cs="Arial"/>
          <w:sz w:val="22"/>
          <w:szCs w:val="22"/>
        </w:rPr>
        <w:t>apple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7FA0E4D6" w:rsidR="00E2144A" w:rsidRDefault="00A95E7A" w:rsidP="00A95E7A">
      <w:pPr>
        <w:rPr>
          <w:rFonts w:ascii="Arial" w:eastAsia="Malgun Gothic" w:hAnsi="Arial" w:cs="Arial"/>
          <w:sz w:val="22"/>
          <w:szCs w:val="22"/>
          <w:lang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>RAN</w:t>
      </w:r>
      <w:r w:rsidR="00FC31BF">
        <w:rPr>
          <w:rFonts w:ascii="Arial" w:hAnsi="Arial" w:cs="Arial"/>
          <w:sz w:val="22"/>
          <w:szCs w:val="22"/>
          <w:lang w:val="en-US"/>
        </w:rPr>
        <w:t>4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</w:t>
      </w:r>
      <w:r w:rsidR="00E2144A">
        <w:rPr>
          <w:rFonts w:ascii="Arial" w:eastAsia="Malgun Gothic" w:hAnsi="Arial" w:cs="Arial" w:hint="eastAsia"/>
          <w:sz w:val="22"/>
          <w:szCs w:val="22"/>
          <w:lang w:val="en-US" w:eastAsia="ko-KR"/>
        </w:rPr>
        <w:t>has</w:t>
      </w:r>
      <w:r w:rsidR="00D95274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made the following agreement </w:t>
      </w:r>
      <w:r w:rsidR="00DA15D5" w:rsidRPr="00DA15D5">
        <w:rPr>
          <w:rFonts w:ascii="Arial" w:eastAsia="Malgun Gothic" w:hAnsi="Arial" w:cs="Arial"/>
          <w:sz w:val="22"/>
          <w:szCs w:val="22"/>
          <w:lang w:eastAsia="ko-KR"/>
        </w:rPr>
        <w:t>on definition of CSI-RS based L1 intra/inter-frequency measurement</w:t>
      </w:r>
      <w:r w:rsidR="00DA15D5">
        <w:rPr>
          <w:rFonts w:ascii="Arial" w:eastAsia="Malgun Gothic" w:hAnsi="Arial" w:cs="Arial"/>
          <w:sz w:val="22"/>
          <w:szCs w:val="22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06EFF" w14:paraId="2D24481C" w14:textId="77777777" w:rsidTr="00906EFF">
        <w:tc>
          <w:tcPr>
            <w:tcW w:w="9855" w:type="dxa"/>
          </w:tcPr>
          <w:p w14:paraId="61D430F1" w14:textId="77777777" w:rsidR="00906EFF" w:rsidRPr="00906EFF" w:rsidRDefault="00906EFF" w:rsidP="00906EFF">
            <w:pPr>
              <w:pStyle w:val="Heading4"/>
              <w:ind w:left="0" w:firstLine="0"/>
              <w:rPr>
                <w:sz w:val="22"/>
                <w:szCs w:val="18"/>
                <w:lang w:val="en-US"/>
              </w:rPr>
            </w:pPr>
            <w:r w:rsidRPr="00906EFF">
              <w:rPr>
                <w:sz w:val="22"/>
                <w:szCs w:val="18"/>
                <w:lang w:val="en-US"/>
              </w:rPr>
              <w:t>D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>efinition on</w:t>
            </w:r>
            <w:r w:rsidRPr="00906EFF">
              <w:rPr>
                <w:sz w:val="22"/>
                <w:szCs w:val="18"/>
                <w:lang w:val="en-US"/>
              </w:rPr>
              <w:t xml:space="preserve"> CSI-RS based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 xml:space="preserve"> intra-frequency </w:t>
            </w:r>
            <w:r w:rsidRPr="00906EFF">
              <w:rPr>
                <w:sz w:val="22"/>
                <w:szCs w:val="18"/>
                <w:lang w:val="en-US"/>
              </w:rPr>
              <w:t xml:space="preserve">L1 </w:t>
            </w:r>
            <w:r w:rsidRPr="00906EFF">
              <w:rPr>
                <w:rFonts w:hint="eastAsia"/>
                <w:sz w:val="22"/>
                <w:szCs w:val="18"/>
                <w:lang w:val="en-US"/>
              </w:rPr>
              <w:t>measurement</w:t>
            </w:r>
          </w:p>
          <w:p w14:paraId="2466812B" w14:textId="77777777" w:rsidR="00906EFF" w:rsidRPr="00906EFF" w:rsidRDefault="00906EFF" w:rsidP="00906EFF">
            <w:pPr>
              <w:spacing w:after="120"/>
              <w:rPr>
                <w:b/>
                <w:bCs/>
                <w:color w:val="000000" w:themeColor="text1"/>
              </w:rPr>
            </w:pPr>
            <w:r w:rsidRPr="00906EFF">
              <w:rPr>
                <w:b/>
                <w:bCs/>
                <w:color w:val="000000" w:themeColor="text1"/>
              </w:rPr>
              <w:t>Agreement:</w:t>
            </w:r>
          </w:p>
          <w:p w14:paraId="0B760C84" w14:textId="77777777" w:rsidR="00906EFF" w:rsidRPr="00906EFF" w:rsidRDefault="00906EFF" w:rsidP="00906EFF">
            <w:pPr>
              <w:pStyle w:val="a0"/>
              <w:ind w:left="28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 xml:space="preserve">A measurement is defined as a CSI-RS based intra-frequency L1 measurement provided that: </w:t>
            </w:r>
          </w:p>
          <w:p w14:paraId="4ACAD8C7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the SCS of the CSI-RS resource of LTM candidate cell(s) configured for L1 measurement is the same as the SCS of active DL BWP, and</w:t>
            </w:r>
          </w:p>
          <w:p w14:paraId="62EB264E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the CP type of the CSI-RS resource of LTM candidate cell(s) configured for L1 measurement is the same as the CP type of active DL BWP, and</w:t>
            </w:r>
          </w:p>
          <w:p w14:paraId="72295A45" w14:textId="77777777" w:rsidR="00906EFF" w:rsidRPr="00906EFF" w:rsidRDefault="00906EFF" w:rsidP="00906EFF">
            <w:pPr>
              <w:pStyle w:val="a0"/>
              <w:numPr>
                <w:ilvl w:val="1"/>
                <w:numId w:val="13"/>
              </w:numPr>
              <w:ind w:left="112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It is applied for SCS = 60KHz</w:t>
            </w:r>
          </w:p>
          <w:p w14:paraId="37790466" w14:textId="77777777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at least 48 RBs of the CSI-RS resource</w:t>
            </w:r>
            <w:r w:rsidRPr="00906EFF" w:rsidDel="00633560">
              <w:rPr>
                <w:rFonts w:eastAsiaTheme="minorEastAsia"/>
                <w:sz w:val="20"/>
                <w:szCs w:val="20"/>
              </w:rPr>
              <w:t xml:space="preserve"> </w:t>
            </w:r>
            <w:r w:rsidRPr="00906EFF">
              <w:rPr>
                <w:rFonts w:eastAsiaTheme="minorEastAsia"/>
                <w:sz w:val="20"/>
                <w:szCs w:val="20"/>
              </w:rPr>
              <w:t>of LTM candidate cell(s) configured for L1 measurement is included within the active DL BWP.</w:t>
            </w:r>
          </w:p>
          <w:p w14:paraId="38AA9625" w14:textId="77777777" w:rsidR="00906EFF" w:rsidRPr="00906EFF" w:rsidRDefault="00906EFF" w:rsidP="00906EFF">
            <w:pPr>
              <w:pStyle w:val="a0"/>
              <w:ind w:left="28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Otherwise, a measurement is defined as a CSI-RS based inter-frequency L1 measurement.</w:t>
            </w:r>
          </w:p>
          <w:p w14:paraId="28B1194C" w14:textId="5AA3531A" w:rsidR="00906EFF" w:rsidRPr="00906EFF" w:rsidRDefault="00906EFF" w:rsidP="00906EFF">
            <w:pPr>
              <w:pStyle w:val="a0"/>
              <w:numPr>
                <w:ilvl w:val="0"/>
                <w:numId w:val="13"/>
              </w:numPr>
              <w:ind w:left="704"/>
              <w:rPr>
                <w:rFonts w:eastAsiaTheme="minorEastAsia"/>
                <w:sz w:val="20"/>
                <w:szCs w:val="20"/>
              </w:rPr>
            </w:pPr>
            <w:r w:rsidRPr="00906EFF">
              <w:rPr>
                <w:rFonts w:eastAsiaTheme="minorEastAsia"/>
                <w:sz w:val="20"/>
                <w:szCs w:val="20"/>
              </w:rPr>
              <w:t>RAN4 will not define requirements for CSI-RS based inter-frequency L1 measurement on LTM candidate cell(s) in R19.</w:t>
            </w:r>
          </w:p>
        </w:tc>
      </w:tr>
    </w:tbl>
    <w:p w14:paraId="5365D0BE" w14:textId="77777777" w:rsidR="00D95274" w:rsidRPr="00906EFF" w:rsidRDefault="00D95274" w:rsidP="00A95E7A">
      <w:pPr>
        <w:rPr>
          <w:rFonts w:ascii="Arial" w:eastAsia="Malgun Gothic" w:hAnsi="Arial" w:cs="Arial"/>
          <w:sz w:val="22"/>
          <w:szCs w:val="22"/>
          <w:lang w:val="en-US" w:eastAsia="ko-KR"/>
        </w:rPr>
      </w:pPr>
    </w:p>
    <w:p w14:paraId="783ABFE7" w14:textId="51B7E2BD" w:rsidR="00E2144A" w:rsidRDefault="00E2144A" w:rsidP="00A95E7A">
      <w:pPr>
        <w:rPr>
          <w:rFonts w:ascii="Arial" w:eastAsia="Malgun Gothic" w:hAnsi="Arial" w:cs="Arial"/>
          <w:iCs/>
          <w:sz w:val="22"/>
          <w:szCs w:val="22"/>
          <w:lang w:val="en-US" w:eastAsia="ko-KR"/>
        </w:rPr>
      </w:pP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RAN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4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respectfully </w:t>
      </w:r>
      <w:r w:rsidR="00D9527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asks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RAN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2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="00906EFF">
        <w:rPr>
          <w:rFonts w:ascii="Arial" w:eastAsia="Malgun Gothic" w:hAnsi="Arial" w:cs="Arial"/>
          <w:iCs/>
          <w:sz w:val="22"/>
          <w:szCs w:val="22"/>
          <w:lang w:val="en-US" w:eastAsia="ko-KR"/>
        </w:rPr>
        <w:t>to take above agreements into consideration.</w:t>
      </w:r>
    </w:p>
    <w:p w14:paraId="179C1769" w14:textId="77777777" w:rsidR="00E2144A" w:rsidRPr="00E2144A" w:rsidRDefault="00E2144A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169B08F" w:rsidR="00B97703" w:rsidRPr="00D95274" w:rsidRDefault="00B97703">
      <w:pPr>
        <w:spacing w:after="12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906EFF">
        <w:rPr>
          <w:rFonts w:ascii="Arial" w:eastAsia="Malgun Gothic" w:hAnsi="Arial" w:cs="Arial"/>
          <w:b/>
          <w:sz w:val="22"/>
          <w:szCs w:val="22"/>
          <w:lang w:eastAsia="ko-KR"/>
        </w:rPr>
        <w:t>2</w:t>
      </w:r>
    </w:p>
    <w:p w14:paraId="697D29B1" w14:textId="21793227" w:rsidR="00B97703" w:rsidRDefault="00B97703" w:rsidP="00512CB4">
      <w:pPr>
        <w:spacing w:after="120"/>
        <w:ind w:left="993" w:hanging="993"/>
        <w:rPr>
          <w:rFonts w:ascii="Arial" w:eastAsia="Malgun Gothic" w:hAnsi="Arial" w:cs="Arial"/>
          <w:iCs/>
          <w:sz w:val="22"/>
          <w:szCs w:val="22"/>
          <w:lang w:val="en-US" w:eastAsia="ko-KR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RAN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4</w:t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respectfully asks RAN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2</w:t>
      </w:r>
      <w:r w:rsidR="00CA4A80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="00CA4A80">
        <w:rPr>
          <w:rFonts w:ascii="Arial" w:eastAsia="Malgun Gothic" w:hAnsi="Arial" w:cs="Arial"/>
          <w:iCs/>
          <w:sz w:val="22"/>
          <w:szCs w:val="22"/>
          <w:lang w:val="en-US" w:eastAsia="ko-KR"/>
        </w:rPr>
        <w:t>to take above agreements into consideration.</w:t>
      </w:r>
    </w:p>
    <w:p w14:paraId="701381BF" w14:textId="77777777" w:rsidR="006F1F32" w:rsidRPr="006F1F32" w:rsidRDefault="006F1F32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  <w:lang w:val="en-US"/>
        </w:rPr>
      </w:pPr>
    </w:p>
    <w:p w14:paraId="279F48E6" w14:textId="4A54095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4720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2AAEE3E2" w:rsidR="00D9527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F97A0E"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26D89">
        <w:rPr>
          <w:rFonts w:ascii="Arial" w:hAnsi="Arial" w:cs="Arial"/>
          <w:bCs/>
          <w:color w:val="000000"/>
          <w:lang w:val="en-US"/>
        </w:rPr>
        <w:t>16bis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</w:t>
      </w:r>
      <w:r w:rsidR="0092748A">
        <w:rPr>
          <w:rFonts w:ascii="Arial" w:hAnsi="Arial" w:cs="Arial"/>
          <w:bCs/>
          <w:color w:val="000000"/>
          <w:lang w:val="en-US"/>
        </w:rPr>
        <w:t xml:space="preserve">3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92748A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92748A">
        <w:rPr>
          <w:rFonts w:ascii="Arial" w:hAnsi="Arial" w:cs="Arial"/>
          <w:bCs/>
          <w:color w:val="000000"/>
          <w:lang w:val="en-US"/>
        </w:rPr>
        <w:t>October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Prague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92748A">
        <w:rPr>
          <w:rFonts w:ascii="Arial" w:hAnsi="Arial" w:cs="Arial"/>
          <w:bCs/>
          <w:color w:val="000000"/>
          <w:lang w:val="en-US"/>
        </w:rPr>
        <w:t>CZ</w:t>
      </w:r>
    </w:p>
    <w:p w14:paraId="620ECC3F" w14:textId="59FE9D5D" w:rsidR="00D95274" w:rsidRPr="0088110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F97A0E"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526D89">
        <w:rPr>
          <w:rFonts w:ascii="Arial" w:hAnsi="Arial" w:cs="Arial"/>
          <w:bCs/>
          <w:color w:val="000000"/>
          <w:lang w:val="en-US"/>
        </w:rPr>
        <w:t>17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17</w:t>
      </w:r>
      <w:r>
        <w:rPr>
          <w:rFonts w:ascii="Arial" w:hAnsi="Arial" w:cs="Arial"/>
          <w:bCs/>
          <w:color w:val="000000"/>
          <w:lang w:val="en-US"/>
        </w:rPr>
        <w:t xml:space="preserve"> – 2</w:t>
      </w:r>
      <w:r w:rsidR="0092748A">
        <w:rPr>
          <w:rFonts w:ascii="Arial" w:hAnsi="Arial" w:cs="Arial"/>
          <w:bCs/>
          <w:color w:val="000000"/>
          <w:lang w:val="en-US"/>
        </w:rPr>
        <w:t>1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92748A">
        <w:rPr>
          <w:rFonts w:ascii="Arial" w:hAnsi="Arial" w:cs="Arial"/>
          <w:bCs/>
          <w:color w:val="000000"/>
          <w:lang w:val="en-US"/>
        </w:rPr>
        <w:t>November</w:t>
      </w:r>
      <w:r>
        <w:rPr>
          <w:rFonts w:ascii="Arial" w:hAnsi="Arial" w:cs="Arial"/>
          <w:bCs/>
          <w:color w:val="000000"/>
          <w:lang w:val="en-US"/>
        </w:rPr>
        <w:t xml:space="preserve">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92748A">
        <w:rPr>
          <w:rFonts w:ascii="Arial" w:hAnsi="Arial" w:cs="Arial"/>
          <w:bCs/>
          <w:color w:val="000000"/>
          <w:lang w:val="en-US"/>
        </w:rPr>
        <w:t>Dallas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 w:rsidR="0092748A">
        <w:rPr>
          <w:rFonts w:ascii="Arial" w:hAnsi="Arial" w:cs="Arial"/>
          <w:bCs/>
          <w:color w:val="000000"/>
          <w:lang w:val="en-US"/>
        </w:rPr>
        <w:t>US</w:t>
      </w:r>
    </w:p>
    <w:sectPr w:rsidR="00D95274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D63472" w14:textId="77777777" w:rsidR="00204DA3" w:rsidRDefault="00204DA3">
      <w:pPr>
        <w:spacing w:after="0"/>
      </w:pPr>
      <w:r>
        <w:separator/>
      </w:r>
    </w:p>
  </w:endnote>
  <w:endnote w:type="continuationSeparator" w:id="0">
    <w:p w14:paraId="5013F2FA" w14:textId="77777777" w:rsidR="00204DA3" w:rsidRDefault="00204D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53F4E" w14:textId="77777777" w:rsidR="00204DA3" w:rsidRDefault="00204DA3">
      <w:pPr>
        <w:spacing w:after="0"/>
      </w:pPr>
      <w:r>
        <w:separator/>
      </w:r>
    </w:p>
  </w:footnote>
  <w:footnote w:type="continuationSeparator" w:id="0">
    <w:p w14:paraId="6E5D5CBF" w14:textId="77777777" w:rsidR="00204DA3" w:rsidRDefault="00204D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2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 w:numId="13" w16cid:durableId="121257027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B66E7"/>
    <w:rsid w:val="000F6242"/>
    <w:rsid w:val="00125D73"/>
    <w:rsid w:val="0014219F"/>
    <w:rsid w:val="00183E24"/>
    <w:rsid w:val="001B452E"/>
    <w:rsid w:val="001B708A"/>
    <w:rsid w:val="001F4936"/>
    <w:rsid w:val="001F5BE6"/>
    <w:rsid w:val="00203C1B"/>
    <w:rsid w:val="00204DA3"/>
    <w:rsid w:val="00237597"/>
    <w:rsid w:val="002458BD"/>
    <w:rsid w:val="0025468C"/>
    <w:rsid w:val="00273B88"/>
    <w:rsid w:val="00284C1A"/>
    <w:rsid w:val="00296704"/>
    <w:rsid w:val="002A7BF6"/>
    <w:rsid w:val="002B0042"/>
    <w:rsid w:val="002B12BD"/>
    <w:rsid w:val="002B2850"/>
    <w:rsid w:val="002F1940"/>
    <w:rsid w:val="00317DDF"/>
    <w:rsid w:val="003268D5"/>
    <w:rsid w:val="00326A52"/>
    <w:rsid w:val="00353612"/>
    <w:rsid w:val="00363953"/>
    <w:rsid w:val="00371D4E"/>
    <w:rsid w:val="00383545"/>
    <w:rsid w:val="003E2933"/>
    <w:rsid w:val="0040279B"/>
    <w:rsid w:val="00427395"/>
    <w:rsid w:val="004321D3"/>
    <w:rsid w:val="00433500"/>
    <w:rsid w:val="00433F71"/>
    <w:rsid w:val="00435DFA"/>
    <w:rsid w:val="00440D43"/>
    <w:rsid w:val="00442FDA"/>
    <w:rsid w:val="004502F8"/>
    <w:rsid w:val="004635F1"/>
    <w:rsid w:val="004943F1"/>
    <w:rsid w:val="00494899"/>
    <w:rsid w:val="004B5BC2"/>
    <w:rsid w:val="004E3939"/>
    <w:rsid w:val="004E5E22"/>
    <w:rsid w:val="004F50E0"/>
    <w:rsid w:val="004F796B"/>
    <w:rsid w:val="00512CB4"/>
    <w:rsid w:val="00526D89"/>
    <w:rsid w:val="005430A3"/>
    <w:rsid w:val="005444D2"/>
    <w:rsid w:val="00591A99"/>
    <w:rsid w:val="005E4D3A"/>
    <w:rsid w:val="005F149B"/>
    <w:rsid w:val="005F29E3"/>
    <w:rsid w:val="00610F6C"/>
    <w:rsid w:val="006113EA"/>
    <w:rsid w:val="0064746A"/>
    <w:rsid w:val="006769AC"/>
    <w:rsid w:val="006951A1"/>
    <w:rsid w:val="006A797A"/>
    <w:rsid w:val="006B4945"/>
    <w:rsid w:val="006E14AC"/>
    <w:rsid w:val="006F1F32"/>
    <w:rsid w:val="007160E3"/>
    <w:rsid w:val="0072064C"/>
    <w:rsid w:val="00772843"/>
    <w:rsid w:val="007B0F26"/>
    <w:rsid w:val="007D40EB"/>
    <w:rsid w:val="007F1AF8"/>
    <w:rsid w:val="007F4F92"/>
    <w:rsid w:val="00835DFC"/>
    <w:rsid w:val="00872C1C"/>
    <w:rsid w:val="008860B1"/>
    <w:rsid w:val="008A0DCD"/>
    <w:rsid w:val="008A3890"/>
    <w:rsid w:val="008C192F"/>
    <w:rsid w:val="008D772F"/>
    <w:rsid w:val="008E0C14"/>
    <w:rsid w:val="00903E89"/>
    <w:rsid w:val="00906EFF"/>
    <w:rsid w:val="009072A4"/>
    <w:rsid w:val="0092748A"/>
    <w:rsid w:val="009401A9"/>
    <w:rsid w:val="009748F8"/>
    <w:rsid w:val="00975F61"/>
    <w:rsid w:val="00984B2D"/>
    <w:rsid w:val="0099764C"/>
    <w:rsid w:val="00A00F52"/>
    <w:rsid w:val="00A05539"/>
    <w:rsid w:val="00A05C4E"/>
    <w:rsid w:val="00A1056B"/>
    <w:rsid w:val="00A23978"/>
    <w:rsid w:val="00A47610"/>
    <w:rsid w:val="00A543CD"/>
    <w:rsid w:val="00A657E6"/>
    <w:rsid w:val="00A747A7"/>
    <w:rsid w:val="00A8651E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B4708"/>
    <w:rsid w:val="00BD5695"/>
    <w:rsid w:val="00C17976"/>
    <w:rsid w:val="00C325FB"/>
    <w:rsid w:val="00C5373B"/>
    <w:rsid w:val="00C6789E"/>
    <w:rsid w:val="00C91957"/>
    <w:rsid w:val="00CA4A80"/>
    <w:rsid w:val="00CB1063"/>
    <w:rsid w:val="00CC6FFF"/>
    <w:rsid w:val="00CF107B"/>
    <w:rsid w:val="00CF6087"/>
    <w:rsid w:val="00D066C8"/>
    <w:rsid w:val="00D1346A"/>
    <w:rsid w:val="00D1426C"/>
    <w:rsid w:val="00D14F3F"/>
    <w:rsid w:val="00D242B5"/>
    <w:rsid w:val="00D47207"/>
    <w:rsid w:val="00D76E4A"/>
    <w:rsid w:val="00D83F69"/>
    <w:rsid w:val="00D95274"/>
    <w:rsid w:val="00DA15D5"/>
    <w:rsid w:val="00E2144A"/>
    <w:rsid w:val="00E22556"/>
    <w:rsid w:val="00E26273"/>
    <w:rsid w:val="00E330BE"/>
    <w:rsid w:val="00E35F15"/>
    <w:rsid w:val="00E3681E"/>
    <w:rsid w:val="00E52DC1"/>
    <w:rsid w:val="00E54972"/>
    <w:rsid w:val="00E91822"/>
    <w:rsid w:val="00E9649B"/>
    <w:rsid w:val="00EB20B5"/>
    <w:rsid w:val="00EB4F6F"/>
    <w:rsid w:val="00EE7290"/>
    <w:rsid w:val="00F118E4"/>
    <w:rsid w:val="00F21BE7"/>
    <w:rsid w:val="00F2599A"/>
    <w:rsid w:val="00F4774C"/>
    <w:rsid w:val="00F97A0E"/>
    <w:rsid w:val="00FC31BF"/>
    <w:rsid w:val="00FE2BCA"/>
    <w:rsid w:val="00FF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uiPriority w:val="9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uiPriority w:val="9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uiPriority w:val="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CF608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CF6087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113EA"/>
    <w:rPr>
      <w:color w:val="605E5C"/>
      <w:shd w:val="clear" w:color="auto" w:fill="E1DFDD"/>
    </w:rPr>
  </w:style>
  <w:style w:type="paragraph" w:customStyle="1" w:styleId="a0">
    <w:name w:val="正文首段"/>
    <w:basedOn w:val="Normal"/>
    <w:qFormat/>
    <w:rsid w:val="00906EFF"/>
    <w:pPr>
      <w:widowControl w:val="0"/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eastAsia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Qiming Li</cp:lastModifiedBy>
  <cp:revision>23</cp:revision>
  <cp:lastPrinted>2002-04-23T07:10:00Z</cp:lastPrinted>
  <dcterms:created xsi:type="dcterms:W3CDTF">2025-04-28T11:49:00Z</dcterms:created>
  <dcterms:modified xsi:type="dcterms:W3CDTF">2025-08-29T05:52:00Z</dcterms:modified>
</cp:coreProperties>
</file>